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70.067.26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und Leasing eines kleinen Müllsammelfahrzeuges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und Leasing eines kleinen Müllsammelfahrzeuges:
Ein Stück Müllsammelfahrzeug, bestehend aus einem LKW-Fahrgestell mit ca. 13-14 t zGG, einem Abfallsammelaufbau für Rest- und Biomüll mit
ca. 8 m3 Volumen und einem Rückraumüberwachungssystem mit Notbremsfunktion
für LKW.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